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6F748" w14:textId="77777777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send to National Treasury for participation.</w:t>
      </w:r>
    </w:p>
    <w:p w14:paraId="64397A91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0C1FFECC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1C480" wp14:editId="01DC55BE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42AF7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7990FCA6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1C480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0F242AF7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7990FCA6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427E7DB9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09AA0318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5A455DE0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322F300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51FAE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F12FD2D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87AD53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10F3EF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1B6B0D2A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74E4C91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08045AF8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PRETORIA</w:t>
      </w:r>
    </w:p>
    <w:p w14:paraId="2A229245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0B52210F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CAF491" w14:textId="77777777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D7371D" w:rsidRPr="00975410">
          <w:rPr>
            <w:rStyle w:val="Hyperlink"/>
            <w:rFonts w:ascii="Arial" w:hAnsi="Arial" w:cs="Arial"/>
            <w:sz w:val="22"/>
            <w:szCs w:val="22"/>
          </w:rPr>
          <w:t>patiswa.mgcodo@treasury.gov.za</w:t>
        </w:r>
      </w:hyperlink>
    </w:p>
    <w:p w14:paraId="4D1560C0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By Fax:  </w:t>
      </w:r>
      <w:r w:rsidR="005E66C6">
        <w:rPr>
          <w:rFonts w:ascii="Arial" w:hAnsi="Arial" w:cs="Arial"/>
          <w:sz w:val="22"/>
          <w:szCs w:val="22"/>
        </w:rPr>
        <w:tab/>
      </w:r>
      <w:r w:rsidR="00653013" w:rsidRPr="00B53F85">
        <w:rPr>
          <w:rFonts w:ascii="Arial" w:hAnsi="Arial" w:cs="Arial"/>
          <w:sz w:val="22"/>
          <w:szCs w:val="22"/>
        </w:rPr>
        <w:t>(012) 315-5058</w:t>
      </w:r>
      <w:r w:rsidR="00F71B38" w:rsidRPr="00B53F85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82D8C2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677FCE" w14:textId="77777777" w:rsidR="00A26540" w:rsidRPr="00B53F85" w:rsidRDefault="000D17E1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 w:rsidR="00A830A5">
        <w:rPr>
          <w:rFonts w:ascii="Arial" w:hAnsi="Arial" w:cs="Arial"/>
          <w:sz w:val="22"/>
          <w:szCs w:val="22"/>
          <w:u w:val="single"/>
        </w:rPr>
        <w:t xml:space="preserve"> </w:t>
      </w:r>
      <w:r w:rsidRPr="00B53F85">
        <w:rPr>
          <w:rFonts w:ascii="Arial" w:hAnsi="Arial" w:cs="Arial"/>
          <w:sz w:val="22"/>
          <w:szCs w:val="22"/>
          <w:u w:val="single"/>
        </w:rPr>
        <w:t>a</w:t>
      </w:r>
      <w:r w:rsidR="005C7E79" w:rsidRPr="00B53F85">
        <w:rPr>
          <w:rFonts w:ascii="Arial" w:hAnsi="Arial" w:cs="Arial"/>
          <w:sz w:val="22"/>
          <w:szCs w:val="22"/>
          <w:u w:val="single"/>
        </w:rPr>
        <w:t>ttention</w:t>
      </w:r>
      <w:proofErr w:type="gramEnd"/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D7371D">
        <w:rPr>
          <w:rFonts w:ascii="Arial" w:hAnsi="Arial" w:cs="Arial"/>
          <w:sz w:val="22"/>
          <w:szCs w:val="22"/>
        </w:rPr>
        <w:t>Patiswa Mgcodo</w:t>
      </w:r>
    </w:p>
    <w:p w14:paraId="1B9EB311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1BBC8FF8" w14:textId="6BB95194" w:rsidR="00B53F85" w:rsidRPr="00B16CF7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7441DA">
        <w:rPr>
          <w:rFonts w:ascii="Arial" w:hAnsi="Arial" w:cs="Arial"/>
          <w:b/>
          <w:color w:val="auto"/>
          <w:sz w:val="22"/>
          <w:szCs w:val="22"/>
        </w:rPr>
        <w:t>I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</w:t>
      </w:r>
      <w:r w:rsidR="003D4865" w:rsidRPr="00B53F85">
        <w:rPr>
          <w:rFonts w:ascii="Arial" w:hAnsi="Arial" w:cs="Arial"/>
          <w:b/>
          <w:color w:val="auto"/>
          <w:sz w:val="22"/>
          <w:szCs w:val="22"/>
        </w:rPr>
        <w:t xml:space="preserve">TERM 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637756">
        <w:rPr>
          <w:rFonts w:ascii="Arial" w:hAnsi="Arial" w:cs="Arial"/>
          <w:b/>
          <w:color w:val="auto"/>
          <w:sz w:val="22"/>
          <w:szCs w:val="22"/>
        </w:rPr>
        <w:t>233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-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20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1</w:t>
      </w:r>
      <w:r w:rsidR="00637756">
        <w:rPr>
          <w:rFonts w:ascii="Arial" w:hAnsi="Arial" w:cs="Arial"/>
          <w:b/>
          <w:color w:val="auto"/>
          <w:sz w:val="22"/>
          <w:szCs w:val="22"/>
        </w:rPr>
        <w:t>7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 xml:space="preserve">:  </w:t>
      </w:r>
      <w:r w:rsidR="00637756" w:rsidRPr="00B16CF7">
        <w:rPr>
          <w:rFonts w:ascii="Arial" w:hAnsi="Arial" w:cs="Arial"/>
          <w:b/>
          <w:color w:val="auto"/>
          <w:sz w:val="22"/>
          <w:szCs w:val="22"/>
        </w:rPr>
        <w:t xml:space="preserve">SUPPLY AND DELIVERY OF WHEELCHAIRS, SEATING SYSTEMS, POSITIONERS AND COMMODES TO THE STATE FOR THE PERIOD ENDING 30 </w:t>
      </w:r>
      <w:r w:rsidR="00AE372F">
        <w:rPr>
          <w:rFonts w:ascii="Arial" w:hAnsi="Arial" w:cs="Arial"/>
          <w:b/>
          <w:color w:val="auto"/>
          <w:sz w:val="22"/>
          <w:szCs w:val="22"/>
        </w:rPr>
        <w:t>NOVEMBER 2022</w:t>
      </w:r>
    </w:p>
    <w:p w14:paraId="2BEBE015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30047F2" w14:textId="77777777" w:rsidR="000D17E1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________________</w:t>
      </w:r>
      <w:r w:rsidR="00086740" w:rsidRPr="00B53F85">
        <w:rPr>
          <w:rFonts w:ascii="Arial" w:hAnsi="Arial" w:cs="Arial"/>
          <w:sz w:val="22"/>
          <w:szCs w:val="22"/>
        </w:rPr>
        <w:t>_____________________________</w:t>
      </w:r>
      <w:proofErr w:type="gramStart"/>
      <w:r w:rsidRPr="00B53F85">
        <w:rPr>
          <w:rFonts w:ascii="Arial" w:hAnsi="Arial" w:cs="Arial"/>
          <w:sz w:val="22"/>
          <w:szCs w:val="22"/>
        </w:rPr>
        <w:t>_</w:t>
      </w:r>
      <w:r w:rsidR="00086740" w:rsidRPr="00B53F85">
        <w:rPr>
          <w:rFonts w:ascii="Arial" w:hAnsi="Arial" w:cs="Arial"/>
          <w:i/>
          <w:sz w:val="22"/>
          <w:szCs w:val="22"/>
        </w:rPr>
        <w:t>(</w:t>
      </w:r>
      <w:proofErr w:type="gramEnd"/>
      <w:r w:rsidR="00086740" w:rsidRPr="00B53F85">
        <w:rPr>
          <w:rFonts w:ascii="Arial" w:hAnsi="Arial" w:cs="Arial"/>
          <w:i/>
          <w:sz w:val="22"/>
          <w:szCs w:val="22"/>
        </w:rPr>
        <w:t>Department/Institution name)</w:t>
      </w:r>
    </w:p>
    <w:p w14:paraId="0CD4B8E1" w14:textId="77777777" w:rsidR="002F3008" w:rsidRPr="00B53F85" w:rsidRDefault="00F71B3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D21B95" wp14:editId="237920DD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068CD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57C5386C" w14:textId="520FAD0E" w:rsidR="005C7E79" w:rsidRPr="00B53F85" w:rsidRDefault="002F3008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Pr="00B53F85">
        <w:rPr>
          <w:rFonts w:ascii="Arial" w:hAnsi="Arial" w:cs="Arial"/>
          <w:sz w:val="22"/>
          <w:szCs w:val="22"/>
        </w:rPr>
        <w:t>accept</w:t>
      </w:r>
      <w:r w:rsidR="005C7E79" w:rsidRPr="00B53F85">
        <w:rPr>
          <w:rFonts w:ascii="Arial" w:hAnsi="Arial" w:cs="Arial"/>
          <w:sz w:val="22"/>
          <w:szCs w:val="22"/>
        </w:rPr>
        <w:t xml:space="preserve"> to participate </w:t>
      </w:r>
      <w:r w:rsidR="007441DA">
        <w:rPr>
          <w:rFonts w:ascii="Arial" w:hAnsi="Arial" w:cs="Arial"/>
          <w:sz w:val="22"/>
          <w:szCs w:val="22"/>
        </w:rPr>
        <w:t>i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="00B16CF7"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Term C</w:t>
      </w:r>
      <w:r w:rsidR="005C7E79" w:rsidRPr="00B53F85">
        <w:rPr>
          <w:rFonts w:ascii="Arial" w:hAnsi="Arial" w:cs="Arial"/>
          <w:sz w:val="22"/>
          <w:szCs w:val="22"/>
        </w:rPr>
        <w:t>ontract.</w:t>
      </w:r>
    </w:p>
    <w:p w14:paraId="44127946" w14:textId="0AD338F7" w:rsidR="00F4146C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The department/institution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>for the procurement of items on RT</w:t>
      </w:r>
      <w:r w:rsidR="00B16CF7">
        <w:rPr>
          <w:rFonts w:ascii="Arial" w:hAnsi="Arial" w:cs="Arial"/>
          <w:sz w:val="22"/>
          <w:szCs w:val="22"/>
        </w:rPr>
        <w:t>233</w:t>
      </w:r>
      <w:r w:rsidRPr="00B53F85">
        <w:rPr>
          <w:rFonts w:ascii="Arial" w:hAnsi="Arial" w:cs="Arial"/>
          <w:sz w:val="22"/>
          <w:szCs w:val="22"/>
        </w:rPr>
        <w:t>-20</w:t>
      </w:r>
      <w:r w:rsidR="00F4146C" w:rsidRPr="00B53F85">
        <w:rPr>
          <w:rFonts w:ascii="Arial" w:hAnsi="Arial" w:cs="Arial"/>
          <w:sz w:val="22"/>
          <w:szCs w:val="22"/>
        </w:rPr>
        <w:t>1</w:t>
      </w:r>
      <w:r w:rsidR="00B16CF7">
        <w:rPr>
          <w:rFonts w:ascii="Arial" w:hAnsi="Arial" w:cs="Arial"/>
          <w:sz w:val="22"/>
          <w:szCs w:val="22"/>
        </w:rPr>
        <w:t>7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B16CF7">
        <w:rPr>
          <w:rFonts w:ascii="Arial" w:hAnsi="Arial" w:cs="Arial"/>
          <w:sz w:val="22"/>
          <w:szCs w:val="22"/>
        </w:rPr>
        <w:t>ending</w:t>
      </w:r>
      <w:r w:rsidR="00F4146C" w:rsidRPr="00B53F85">
        <w:rPr>
          <w:rFonts w:ascii="Arial" w:hAnsi="Arial" w:cs="Arial"/>
          <w:sz w:val="22"/>
          <w:szCs w:val="22"/>
        </w:rPr>
        <w:t xml:space="preserve"> 3</w:t>
      </w:r>
      <w:r w:rsidR="00B16CF7">
        <w:rPr>
          <w:rFonts w:ascii="Arial" w:hAnsi="Arial" w:cs="Arial"/>
          <w:sz w:val="22"/>
          <w:szCs w:val="22"/>
        </w:rPr>
        <w:t>0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AE372F">
        <w:rPr>
          <w:rFonts w:ascii="Arial" w:hAnsi="Arial" w:cs="Arial"/>
          <w:sz w:val="22"/>
          <w:szCs w:val="22"/>
        </w:rPr>
        <w:t>November 2022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13C35DCE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8F2667A" w14:textId="374621BD" w:rsidR="00B60CAE" w:rsidRDefault="00B60CAE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889338B" w14:textId="628B13D7" w:rsidR="00486C81" w:rsidRDefault="00486C81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C850FBA" w14:textId="77777777" w:rsidR="00486C81" w:rsidRPr="00B53F85" w:rsidRDefault="00486C81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6522A78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Our c</w:t>
      </w:r>
      <w:r w:rsidR="00C272BC" w:rsidRPr="00B53F85">
        <w:rPr>
          <w:rFonts w:ascii="Arial" w:hAnsi="Arial" w:cs="Arial"/>
          <w:sz w:val="22"/>
          <w:szCs w:val="22"/>
        </w:rPr>
        <w:t>urrent</w:t>
      </w:r>
      <w:r w:rsidRPr="00B53F85">
        <w:rPr>
          <w:rFonts w:ascii="Arial" w:hAnsi="Arial" w:cs="Arial"/>
          <w:sz w:val="22"/>
          <w:szCs w:val="22"/>
        </w:rPr>
        <w:t xml:space="preserve"> Service Provider(s) is/are (</w:t>
      </w:r>
      <w:r w:rsidRPr="00B53F85">
        <w:rPr>
          <w:rFonts w:ascii="Arial" w:hAnsi="Arial" w:cs="Arial"/>
          <w:i/>
          <w:sz w:val="22"/>
          <w:szCs w:val="22"/>
        </w:rPr>
        <w:t>delete which is not applicable)</w:t>
      </w:r>
      <w:r w:rsidRPr="00B53F85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294"/>
        <w:gridCol w:w="1910"/>
        <w:gridCol w:w="1875"/>
        <w:gridCol w:w="1881"/>
      </w:tblGrid>
      <w:tr w:rsidR="003D4865" w:rsidRPr="00B53F85" w14:paraId="481F0083" w14:textId="77777777" w:rsidTr="008E5D5D">
        <w:tc>
          <w:tcPr>
            <w:tcW w:w="392" w:type="dxa"/>
          </w:tcPr>
          <w:p w14:paraId="6933F065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lastRenderedPageBreak/>
              <w:t>#</w:t>
            </w:r>
          </w:p>
        </w:tc>
        <w:tc>
          <w:tcPr>
            <w:tcW w:w="3402" w:type="dxa"/>
          </w:tcPr>
          <w:p w14:paraId="089A326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Service Provider</w:t>
            </w:r>
          </w:p>
        </w:tc>
        <w:tc>
          <w:tcPr>
            <w:tcW w:w="1951" w:type="dxa"/>
          </w:tcPr>
          <w:p w14:paraId="1E8B64FE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Original Contract Start Date</w:t>
            </w:r>
          </w:p>
        </w:tc>
        <w:tc>
          <w:tcPr>
            <w:tcW w:w="1915" w:type="dxa"/>
          </w:tcPr>
          <w:p w14:paraId="64AE2F20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Original Contract End Date</w:t>
            </w:r>
          </w:p>
        </w:tc>
        <w:tc>
          <w:tcPr>
            <w:tcW w:w="1916" w:type="dxa"/>
          </w:tcPr>
          <w:p w14:paraId="0952CA13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Number of Contracts</w:t>
            </w:r>
          </w:p>
        </w:tc>
      </w:tr>
      <w:tr w:rsidR="003D4865" w:rsidRPr="00B53F85" w14:paraId="5689C519" w14:textId="77777777" w:rsidTr="008E5D5D">
        <w:tc>
          <w:tcPr>
            <w:tcW w:w="392" w:type="dxa"/>
          </w:tcPr>
          <w:p w14:paraId="6863719C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4A0A6D9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D1A7C9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C298A30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A72029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30677B00" w14:textId="77777777" w:rsidTr="008E5D5D">
        <w:tc>
          <w:tcPr>
            <w:tcW w:w="392" w:type="dxa"/>
          </w:tcPr>
          <w:p w14:paraId="7E5B21D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092DA26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36BB072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00D570D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AD1744C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1E352D56" w14:textId="77777777" w:rsidTr="008E5D5D">
        <w:tc>
          <w:tcPr>
            <w:tcW w:w="392" w:type="dxa"/>
          </w:tcPr>
          <w:p w14:paraId="0CE67E5A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14:paraId="018A03E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26C3CFF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10F036A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802CB10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2D951CBE" w14:textId="77777777" w:rsidTr="008E5D5D">
        <w:tc>
          <w:tcPr>
            <w:tcW w:w="392" w:type="dxa"/>
          </w:tcPr>
          <w:p w14:paraId="7918EDEB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14:paraId="4C6C3A9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6F11AF1D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477E512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69BAEF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7C7007" w14:textId="77777777" w:rsidR="00F61BFF" w:rsidRDefault="00F61BFF" w:rsidP="00335959">
      <w:pPr>
        <w:spacing w:line="360" w:lineRule="auto"/>
      </w:pPr>
    </w:p>
    <w:p w14:paraId="5CE28F90" w14:textId="77777777" w:rsidR="00F61BFF" w:rsidRDefault="00F61BFF" w:rsidP="00335959">
      <w:pPr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294"/>
        <w:gridCol w:w="1910"/>
        <w:gridCol w:w="1875"/>
        <w:gridCol w:w="1881"/>
      </w:tblGrid>
      <w:tr w:rsidR="00017768" w:rsidRPr="00B53F85" w14:paraId="458C1435" w14:textId="77777777" w:rsidTr="008E5D5D">
        <w:tc>
          <w:tcPr>
            <w:tcW w:w="392" w:type="dxa"/>
          </w:tcPr>
          <w:p w14:paraId="7AAA6B0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3402" w:type="dxa"/>
          </w:tcPr>
          <w:p w14:paraId="76D955C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Service Provider</w:t>
            </w:r>
          </w:p>
        </w:tc>
        <w:tc>
          <w:tcPr>
            <w:tcW w:w="1951" w:type="dxa"/>
          </w:tcPr>
          <w:p w14:paraId="0ABC393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Month-to-month Contract Start Date</w:t>
            </w:r>
          </w:p>
        </w:tc>
        <w:tc>
          <w:tcPr>
            <w:tcW w:w="1915" w:type="dxa"/>
          </w:tcPr>
          <w:p w14:paraId="71EBB3F1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Month-to-month Contract End* Date</w:t>
            </w:r>
          </w:p>
        </w:tc>
        <w:tc>
          <w:tcPr>
            <w:tcW w:w="1916" w:type="dxa"/>
          </w:tcPr>
          <w:p w14:paraId="7A6310E5" w14:textId="77777777" w:rsidR="00017768" w:rsidRPr="00B53F85" w:rsidRDefault="00017768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Number of Contracts</w:t>
            </w:r>
          </w:p>
        </w:tc>
      </w:tr>
      <w:tr w:rsidR="00017768" w:rsidRPr="00B53F85" w14:paraId="3F85ECB9" w14:textId="77777777" w:rsidTr="008E5D5D">
        <w:tc>
          <w:tcPr>
            <w:tcW w:w="392" w:type="dxa"/>
          </w:tcPr>
          <w:p w14:paraId="29F0083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776949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180F10C8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503747E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098C33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26C6F66E" w14:textId="77777777" w:rsidTr="008E5D5D">
        <w:tc>
          <w:tcPr>
            <w:tcW w:w="392" w:type="dxa"/>
          </w:tcPr>
          <w:p w14:paraId="0FD74396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04884D1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91C300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96B37D0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148F40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0D756A6B" w14:textId="77777777" w:rsidTr="008E5D5D">
        <w:tc>
          <w:tcPr>
            <w:tcW w:w="392" w:type="dxa"/>
          </w:tcPr>
          <w:p w14:paraId="39E8A8C9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A00428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6ECC43E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D55D8CD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16AE8E5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493012AB" w14:textId="77777777" w:rsidTr="008E5D5D">
        <w:tc>
          <w:tcPr>
            <w:tcW w:w="392" w:type="dxa"/>
          </w:tcPr>
          <w:p w14:paraId="6C803A73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E4F34BB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FA6B39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944708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219E18F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915A4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* Please provide the notice period of the month-to-month extended contract</w:t>
      </w:r>
      <w:r w:rsidR="00955469" w:rsidRPr="00B53F85">
        <w:rPr>
          <w:rFonts w:ascii="Arial" w:hAnsi="Arial" w:cs="Arial"/>
          <w:sz w:val="22"/>
          <w:szCs w:val="22"/>
        </w:rPr>
        <w:t>(s)</w:t>
      </w:r>
    </w:p>
    <w:p w14:paraId="12D02785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i/>
          <w:sz w:val="22"/>
          <w:szCs w:val="22"/>
          <w:highlight w:val="yellow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955469" w:rsidRPr="00B53F85" w14:paraId="768F0F9D" w14:textId="77777777" w:rsidTr="00955469">
        <w:tc>
          <w:tcPr>
            <w:tcW w:w="4788" w:type="dxa"/>
          </w:tcPr>
          <w:p w14:paraId="5688E538" w14:textId="77777777" w:rsidR="00955469" w:rsidRPr="00B53F85" w:rsidRDefault="00955469" w:rsidP="0033595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53F85">
              <w:rPr>
                <w:rFonts w:ascii="Arial" w:hAnsi="Arial" w:cs="Arial"/>
                <w:sz w:val="22"/>
                <w:szCs w:val="22"/>
                <w:u w:val="single"/>
              </w:rPr>
              <w:t>Service Provider</w:t>
            </w:r>
          </w:p>
        </w:tc>
        <w:tc>
          <w:tcPr>
            <w:tcW w:w="4788" w:type="dxa"/>
          </w:tcPr>
          <w:p w14:paraId="5CCE6F42" w14:textId="77777777" w:rsidR="00955469" w:rsidRPr="00B53F85" w:rsidRDefault="00955469" w:rsidP="0033595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53F85">
              <w:rPr>
                <w:rFonts w:ascii="Arial" w:hAnsi="Arial" w:cs="Arial"/>
                <w:sz w:val="22"/>
                <w:szCs w:val="22"/>
                <w:u w:val="single"/>
              </w:rPr>
              <w:t>Notice Period</w:t>
            </w:r>
          </w:p>
        </w:tc>
      </w:tr>
      <w:tr w:rsidR="00955469" w:rsidRPr="00B53F85" w14:paraId="5F9F942D" w14:textId="77777777" w:rsidTr="00955469">
        <w:tc>
          <w:tcPr>
            <w:tcW w:w="4788" w:type="dxa"/>
          </w:tcPr>
          <w:p w14:paraId="6956F5AA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481B6FDF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469" w:rsidRPr="00B53F85" w14:paraId="220028ED" w14:textId="77777777" w:rsidTr="00955469">
        <w:tc>
          <w:tcPr>
            <w:tcW w:w="4788" w:type="dxa"/>
          </w:tcPr>
          <w:p w14:paraId="08047E35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2F6A7466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469" w:rsidRPr="00B53F85" w14:paraId="3B13350B" w14:textId="77777777" w:rsidTr="00955469">
        <w:tc>
          <w:tcPr>
            <w:tcW w:w="4788" w:type="dxa"/>
          </w:tcPr>
          <w:p w14:paraId="7B2EC497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4C38D369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3B4D171B" w14:textId="77777777" w:rsidTr="00955469">
        <w:tc>
          <w:tcPr>
            <w:tcW w:w="4788" w:type="dxa"/>
          </w:tcPr>
          <w:p w14:paraId="6AE6AEED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2ED1A253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7C2F31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2B301D" w14:textId="77777777" w:rsidR="00380EBD" w:rsidRDefault="00380EBD" w:rsidP="00335959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617C0">
        <w:rPr>
          <w:rFonts w:ascii="Arial" w:hAnsi="Arial" w:cs="Arial"/>
          <w:sz w:val="22"/>
          <w:szCs w:val="22"/>
        </w:rPr>
        <w:t xml:space="preserve">Contract </w:t>
      </w:r>
      <w:r>
        <w:rPr>
          <w:rFonts w:ascii="Arial" w:hAnsi="Arial" w:cs="Arial"/>
          <w:sz w:val="22"/>
          <w:szCs w:val="22"/>
        </w:rPr>
        <w:t>Administrator/Administrators is/are (</w:t>
      </w:r>
      <w:r>
        <w:rPr>
          <w:rFonts w:ascii="Arial" w:hAnsi="Arial" w:cs="Arial"/>
          <w:i/>
          <w:sz w:val="22"/>
          <w:szCs w:val="22"/>
        </w:rPr>
        <w:t>delete which is not applicable):</w:t>
      </w:r>
    </w:p>
    <w:p w14:paraId="1DE17CB0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792F98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  <w:sectPr w:rsidR="00380EBD" w:rsidSect="002D3A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3A23DB3F" w14:textId="77777777" w:rsidR="00380EBD" w:rsidRPr="00380EBD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Name &amp; Surname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  <w:t>Name &amp; Surname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C9ED1A3" w14:textId="77777777" w:rsidR="00380EBD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Designation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  <w:t>Designation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3DD1436" w14:textId="77777777" w:rsidR="00380EBD" w:rsidRPr="001240C7" w:rsidRDefault="00D12AA0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Tel number</w:t>
      </w:r>
      <w:r w:rsidR="00380EBD">
        <w:rPr>
          <w:rFonts w:ascii="Arial" w:hAnsi="Arial" w:cs="Arial"/>
          <w:sz w:val="22"/>
          <w:szCs w:val="22"/>
        </w:rPr>
        <w:tab/>
      </w:r>
      <w:r w:rsidR="00380EBD">
        <w:rPr>
          <w:rFonts w:ascii="Arial" w:hAnsi="Arial" w:cs="Arial"/>
          <w:sz w:val="22"/>
          <w:szCs w:val="22"/>
        </w:rPr>
        <w:tab/>
        <w:t>:</w:t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Tel number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135D25B9" w14:textId="77777777" w:rsidR="00380EBD" w:rsidRPr="001240C7" w:rsidRDefault="00D12AA0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Fax number</w:t>
      </w:r>
      <w:r w:rsidR="00380EBD">
        <w:rPr>
          <w:rFonts w:ascii="Arial" w:hAnsi="Arial" w:cs="Arial"/>
          <w:sz w:val="22"/>
          <w:szCs w:val="22"/>
        </w:rPr>
        <w:tab/>
      </w:r>
      <w:r w:rsidR="00380EBD">
        <w:rPr>
          <w:rFonts w:ascii="Arial" w:hAnsi="Arial" w:cs="Arial"/>
          <w:sz w:val="22"/>
          <w:szCs w:val="22"/>
        </w:rPr>
        <w:tab/>
        <w:t>:</w:t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Fax number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777CF655" w14:textId="77777777" w:rsidR="00380EBD" w:rsidRPr="001240C7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Email address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  <w:t>Email address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100309B3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97E461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213A99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D1E5DC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596C0070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59A886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A2DC5E" w14:textId="77777777" w:rsidR="009324BB" w:rsidRPr="00B53F85" w:rsidRDefault="009324BB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For and on behalf of _________________________________</w:t>
      </w:r>
      <w:proofErr w:type="gramStart"/>
      <w:r w:rsidRPr="00B53F85">
        <w:rPr>
          <w:rFonts w:ascii="Arial" w:hAnsi="Arial" w:cs="Arial"/>
          <w:sz w:val="22"/>
          <w:szCs w:val="22"/>
        </w:rPr>
        <w:t>_</w:t>
      </w:r>
      <w:r w:rsidR="00AF5FBA" w:rsidRPr="00B53F85">
        <w:rPr>
          <w:rFonts w:ascii="Arial" w:hAnsi="Arial" w:cs="Arial"/>
          <w:i/>
          <w:sz w:val="22"/>
          <w:szCs w:val="22"/>
        </w:rPr>
        <w:t>(</w:t>
      </w:r>
      <w:proofErr w:type="gramEnd"/>
      <w:r w:rsidRPr="00B53F85">
        <w:rPr>
          <w:rFonts w:ascii="Arial" w:hAnsi="Arial" w:cs="Arial"/>
          <w:i/>
          <w:sz w:val="22"/>
          <w:szCs w:val="22"/>
        </w:rPr>
        <w:t>Department/Institution name)</w:t>
      </w:r>
    </w:p>
    <w:p w14:paraId="7BECEB1F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RPr="00025172" w14:paraId="3D82B32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B04F075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899D6F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697881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A40A3CA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CD83553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5A1FBEB3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E3C993" w14:textId="77777777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>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B53F85" w14:paraId="128FB89F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3B8B92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3380C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0AA176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584F90D2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7F73A50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AA5799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4"/>
        <w:gridCol w:w="2383"/>
        <w:gridCol w:w="267"/>
        <w:gridCol w:w="1937"/>
        <w:gridCol w:w="2739"/>
      </w:tblGrid>
      <w:tr w:rsidR="004529CF" w:rsidRPr="00B53F85" w14:paraId="3444557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7EF460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115E2BE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7CB1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C7CADC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0EBE440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7E500D9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C8EEA4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1BD926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694F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ADCB3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35A67E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1C62D4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0260E1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EF7065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C86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A6722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01771DF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E61FD9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AC3E9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08EAE10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6F26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4E29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DA42D1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4A022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40DDB8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D86AFFC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31A6476" w14:textId="77777777" w:rsidR="001F345E" w:rsidRPr="00B53F85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68CDDE8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6D4EF661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3529DB5C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D1163D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094EC760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E436327" w14:textId="77777777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68D6300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A3F884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B5BE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E1F73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FD731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B53F85" w14:paraId="6791590B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34AD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10FA26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41566A5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E11E2E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F3B4F1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66B8498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B3A79E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7D6354C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3C01C4C9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6E9CE5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29D6A4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E71AF4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D485B" w14:textId="77777777" w:rsidR="00FF6963" w:rsidRDefault="00FF6963" w:rsidP="001803F6">
      <w:r>
        <w:separator/>
      </w:r>
    </w:p>
  </w:endnote>
  <w:endnote w:type="continuationSeparator" w:id="0">
    <w:p w14:paraId="7064DE42" w14:textId="77777777" w:rsidR="00FF6963" w:rsidRDefault="00FF6963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A6E3" w14:textId="77777777" w:rsidR="00941C46" w:rsidRDefault="00941C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7ACC" w14:textId="39567B68" w:rsidR="00225E57" w:rsidRPr="00A26540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>
      <w:rPr>
        <w:rFonts w:ascii="Arial Narrow" w:hAnsi="Arial Narrow"/>
        <w:sz w:val="22"/>
        <w:szCs w:val="22"/>
      </w:rPr>
      <w:t>RT</w:t>
    </w:r>
    <w:r w:rsidR="00B16CF7">
      <w:rPr>
        <w:rFonts w:ascii="Arial Narrow" w:hAnsi="Arial Narrow"/>
        <w:sz w:val="22"/>
        <w:szCs w:val="22"/>
      </w:rPr>
      <w:t>233</w:t>
    </w:r>
    <w:r>
      <w:rPr>
        <w:rFonts w:ascii="Arial Narrow" w:hAnsi="Arial Narrow"/>
        <w:sz w:val="22"/>
        <w:szCs w:val="22"/>
      </w:rPr>
      <w:t>-201</w:t>
    </w:r>
    <w:r w:rsidR="00B16CF7">
      <w:rPr>
        <w:rFonts w:ascii="Arial Narrow" w:hAnsi="Arial Narrow"/>
        <w:sz w:val="22"/>
        <w:szCs w:val="22"/>
      </w:rPr>
      <w:t>7</w:t>
    </w:r>
    <w:r>
      <w:rPr>
        <w:rFonts w:ascii="Arial Narrow" w:hAnsi="Arial Narrow"/>
        <w:sz w:val="22"/>
        <w:szCs w:val="22"/>
      </w:rPr>
      <w:t xml:space="preserve"> Participation Letter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D7371D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14:paraId="66379DBA" w14:textId="77777777" w:rsidR="00225E57" w:rsidRDefault="00225E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6AC9" w14:textId="77777777" w:rsidR="00941C46" w:rsidRDefault="00941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96B9" w14:textId="77777777" w:rsidR="00FF6963" w:rsidRDefault="00FF6963" w:rsidP="001803F6">
      <w:r>
        <w:separator/>
      </w:r>
    </w:p>
  </w:footnote>
  <w:footnote w:type="continuationSeparator" w:id="0">
    <w:p w14:paraId="28FE3C08" w14:textId="77777777" w:rsidR="00FF6963" w:rsidRDefault="00FF6963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4FB5" w14:textId="77777777" w:rsidR="00941C46" w:rsidRDefault="00941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0E88" w14:textId="4CCCCCF6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4AC4123B" wp14:editId="5EFC465C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BA523E">
      <w:rPr>
        <w:rFonts w:ascii="Arial" w:hAnsi="Arial" w:cs="Arial"/>
        <w:sz w:val="22"/>
        <w:szCs w:val="22"/>
        <w:u w:val="single"/>
      </w:rPr>
      <w:t xml:space="preserve"> RT</w:t>
    </w:r>
    <w:r w:rsidR="00637756">
      <w:rPr>
        <w:rFonts w:ascii="Arial" w:hAnsi="Arial" w:cs="Arial"/>
        <w:sz w:val="22"/>
        <w:szCs w:val="22"/>
        <w:u w:val="single"/>
      </w:rPr>
      <w:t>233</w:t>
    </w:r>
    <w:r w:rsidRPr="00BA523E">
      <w:rPr>
        <w:rFonts w:ascii="Arial" w:hAnsi="Arial" w:cs="Arial"/>
        <w:sz w:val="22"/>
        <w:szCs w:val="22"/>
        <w:u w:val="single"/>
      </w:rPr>
      <w:t>-201</w:t>
    </w:r>
    <w:r w:rsidR="00637756">
      <w:rPr>
        <w:rFonts w:ascii="Arial" w:hAnsi="Arial" w:cs="Arial"/>
        <w:sz w:val="22"/>
        <w:szCs w:val="22"/>
        <w:u w:val="single"/>
      </w:rPr>
      <w:t>7</w:t>
    </w:r>
    <w:r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BA04" w14:textId="77777777" w:rsidR="00941C46" w:rsidRDefault="00941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764759962">
    <w:abstractNumId w:val="8"/>
  </w:num>
  <w:num w:numId="2" w16cid:durableId="2145347361">
    <w:abstractNumId w:val="4"/>
  </w:num>
  <w:num w:numId="3" w16cid:durableId="249657579">
    <w:abstractNumId w:val="9"/>
  </w:num>
  <w:num w:numId="4" w16cid:durableId="2126456688">
    <w:abstractNumId w:val="1"/>
  </w:num>
  <w:num w:numId="5" w16cid:durableId="1934970789">
    <w:abstractNumId w:val="6"/>
  </w:num>
  <w:num w:numId="6" w16cid:durableId="2083287981">
    <w:abstractNumId w:val="3"/>
  </w:num>
  <w:num w:numId="7" w16cid:durableId="1712922990">
    <w:abstractNumId w:val="0"/>
  </w:num>
  <w:num w:numId="8" w16cid:durableId="1276982330">
    <w:abstractNumId w:val="5"/>
  </w:num>
  <w:num w:numId="9" w16cid:durableId="1801486118">
    <w:abstractNumId w:val="2"/>
  </w:num>
  <w:num w:numId="10" w16cid:durableId="232888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81B74"/>
    <w:rsid w:val="00086740"/>
    <w:rsid w:val="000A4CD8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1F7E6F"/>
    <w:rsid w:val="002007DC"/>
    <w:rsid w:val="00215FCE"/>
    <w:rsid w:val="00225E57"/>
    <w:rsid w:val="00260C70"/>
    <w:rsid w:val="00272696"/>
    <w:rsid w:val="00282605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35959"/>
    <w:rsid w:val="00346A62"/>
    <w:rsid w:val="003510F0"/>
    <w:rsid w:val="0035419D"/>
    <w:rsid w:val="00380EBD"/>
    <w:rsid w:val="00387ABD"/>
    <w:rsid w:val="00396AF2"/>
    <w:rsid w:val="00396BAB"/>
    <w:rsid w:val="003A638A"/>
    <w:rsid w:val="003B5BBD"/>
    <w:rsid w:val="003B6205"/>
    <w:rsid w:val="003D4865"/>
    <w:rsid w:val="003D76E6"/>
    <w:rsid w:val="003F0A82"/>
    <w:rsid w:val="00451A27"/>
    <w:rsid w:val="004529CF"/>
    <w:rsid w:val="00467235"/>
    <w:rsid w:val="004864E5"/>
    <w:rsid w:val="00486C81"/>
    <w:rsid w:val="004C291E"/>
    <w:rsid w:val="004F3F01"/>
    <w:rsid w:val="00520754"/>
    <w:rsid w:val="005231C7"/>
    <w:rsid w:val="005323E6"/>
    <w:rsid w:val="00544D0C"/>
    <w:rsid w:val="00552099"/>
    <w:rsid w:val="0056491B"/>
    <w:rsid w:val="0057387A"/>
    <w:rsid w:val="00587688"/>
    <w:rsid w:val="005908D6"/>
    <w:rsid w:val="005A3275"/>
    <w:rsid w:val="005C0319"/>
    <w:rsid w:val="005C7E79"/>
    <w:rsid w:val="005E66C6"/>
    <w:rsid w:val="005F47C0"/>
    <w:rsid w:val="00600FD2"/>
    <w:rsid w:val="00632CB7"/>
    <w:rsid w:val="00637756"/>
    <w:rsid w:val="00650355"/>
    <w:rsid w:val="00653013"/>
    <w:rsid w:val="00680930"/>
    <w:rsid w:val="00684A18"/>
    <w:rsid w:val="006943DF"/>
    <w:rsid w:val="006C2783"/>
    <w:rsid w:val="006C2BBF"/>
    <w:rsid w:val="006D05F6"/>
    <w:rsid w:val="006D423B"/>
    <w:rsid w:val="007441DA"/>
    <w:rsid w:val="0074479F"/>
    <w:rsid w:val="0077644F"/>
    <w:rsid w:val="00785881"/>
    <w:rsid w:val="007A073B"/>
    <w:rsid w:val="007A66C0"/>
    <w:rsid w:val="007C1B6F"/>
    <w:rsid w:val="007C3D5C"/>
    <w:rsid w:val="007E6909"/>
    <w:rsid w:val="007F4537"/>
    <w:rsid w:val="008419E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D5D"/>
    <w:rsid w:val="008E6F7A"/>
    <w:rsid w:val="009324BB"/>
    <w:rsid w:val="00941C46"/>
    <w:rsid w:val="00955469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731FF"/>
    <w:rsid w:val="00A830A5"/>
    <w:rsid w:val="00A9069C"/>
    <w:rsid w:val="00A90DA7"/>
    <w:rsid w:val="00AC5BCF"/>
    <w:rsid w:val="00AD012D"/>
    <w:rsid w:val="00AD186F"/>
    <w:rsid w:val="00AE372F"/>
    <w:rsid w:val="00AF5FBA"/>
    <w:rsid w:val="00B16CF7"/>
    <w:rsid w:val="00B30A55"/>
    <w:rsid w:val="00B3672C"/>
    <w:rsid w:val="00B53F85"/>
    <w:rsid w:val="00B567D8"/>
    <w:rsid w:val="00B60CAE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D5BAC"/>
    <w:rsid w:val="00CF0DE1"/>
    <w:rsid w:val="00CF4FC3"/>
    <w:rsid w:val="00D12AA0"/>
    <w:rsid w:val="00D13CA0"/>
    <w:rsid w:val="00D30CBA"/>
    <w:rsid w:val="00D62B55"/>
    <w:rsid w:val="00D7371D"/>
    <w:rsid w:val="00D8337F"/>
    <w:rsid w:val="00D900CC"/>
    <w:rsid w:val="00DA0D15"/>
    <w:rsid w:val="00DC66FD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22516"/>
    <w:rsid w:val="00F4146C"/>
    <w:rsid w:val="00F55E35"/>
    <w:rsid w:val="00F56EFE"/>
    <w:rsid w:val="00F61BFF"/>
    <w:rsid w:val="00F63537"/>
    <w:rsid w:val="00F7183A"/>
    <w:rsid w:val="00F71B38"/>
    <w:rsid w:val="00F90C5F"/>
    <w:rsid w:val="00F978A5"/>
    <w:rsid w:val="00FA6D93"/>
    <w:rsid w:val="00FC150C"/>
    <w:rsid w:val="00FC16FB"/>
    <w:rsid w:val="00FE0C55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AC8F2"/>
  <w15:docId w15:val="{E2040EE2-7888-4243-8051-B310DA1D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swa.mgcodo@treasury.gov.z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072C7-329A-43A5-9725-B2CB766A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1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2043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Brenda Mashifane</cp:lastModifiedBy>
  <cp:revision>2</cp:revision>
  <cp:lastPrinted>2011-10-31T12:27:00Z</cp:lastPrinted>
  <dcterms:created xsi:type="dcterms:W3CDTF">2022-06-30T22:54:00Z</dcterms:created>
  <dcterms:modified xsi:type="dcterms:W3CDTF">2022-06-30T22:54:00Z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Patiswa.Mgcodo@Treasury.gov.za</vt:lpwstr>
  </property>
  <property fmtid="{D5CDD505-2E9C-101B-9397-08002B2CF9AE}" pid="5" name="MSIP_Label_93c4247e-447d-4732-af29-2e529a4288f1_SetDate">
    <vt:lpwstr>2020-11-02T10:06:03.7260474Z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